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000" w:firstRow="0" w:lastRow="0" w:firstColumn="0" w:lastColumn="0" w:noHBand="0" w:noVBand="0"/>
      </w:tblPr>
      <w:tblGrid>
        <w:gridCol w:w="1884"/>
        <w:gridCol w:w="8095"/>
      </w:tblGrid>
      <w:tr w:rsidR="00005339" w14:paraId="447002B4" w14:textId="77777777">
        <w:tc>
          <w:tcPr>
            <w:tcW w:w="1908" w:type="dxa"/>
          </w:tcPr>
          <w:p w14:paraId="30E942F8" w14:textId="77777777" w:rsidR="00005339" w:rsidRDefault="007250C5">
            <w:pPr>
              <w:spacing w:after="120"/>
            </w:pPr>
            <w:r>
              <w:t>project</w:t>
            </w:r>
          </w:p>
        </w:tc>
        <w:tc>
          <w:tcPr>
            <w:tcW w:w="8287" w:type="dxa"/>
          </w:tcPr>
          <w:p w14:paraId="7FBB0306" w14:textId="65CEFBAB" w:rsidR="00005339" w:rsidRDefault="00E37DB2">
            <w:pPr>
              <w:spacing w:after="120"/>
            </w:pPr>
            <w:r>
              <w:t>HSDR 382 18/02/25</w:t>
            </w:r>
          </w:p>
        </w:tc>
      </w:tr>
      <w:tr w:rsidR="00005339" w14:paraId="481A37AC" w14:textId="77777777">
        <w:tc>
          <w:tcPr>
            <w:tcW w:w="1908" w:type="dxa"/>
          </w:tcPr>
          <w:p w14:paraId="7928F54F" w14:textId="5AFA7B8D" w:rsidR="00005339" w:rsidRDefault="007250C5">
            <w:pPr>
              <w:spacing w:after="120"/>
            </w:pPr>
            <w:r>
              <w:t xml:space="preserve">project </w:t>
            </w:r>
            <w:r w:rsidR="00AD7CC1">
              <w:t>manager</w:t>
            </w:r>
          </w:p>
        </w:tc>
        <w:tc>
          <w:tcPr>
            <w:tcW w:w="8287" w:type="dxa"/>
          </w:tcPr>
          <w:p w14:paraId="3357BDD4" w14:textId="33ADDF89" w:rsidR="00005339" w:rsidRDefault="00520864">
            <w:pPr>
              <w:spacing w:after="120"/>
            </w:pPr>
            <w:r>
              <w:t>Ross</w:t>
            </w:r>
          </w:p>
        </w:tc>
      </w:tr>
      <w:tr w:rsidR="00005339" w14:paraId="7BF10F14" w14:textId="77777777">
        <w:tc>
          <w:tcPr>
            <w:tcW w:w="1908" w:type="dxa"/>
          </w:tcPr>
          <w:p w14:paraId="30D68A2B" w14:textId="77777777" w:rsidR="00005339" w:rsidRDefault="007250C5">
            <w:pPr>
              <w:spacing w:after="120"/>
            </w:pPr>
            <w:r>
              <w:t>date brief created</w:t>
            </w:r>
          </w:p>
        </w:tc>
        <w:tc>
          <w:tcPr>
            <w:tcW w:w="8287" w:type="dxa"/>
          </w:tcPr>
          <w:p w14:paraId="317F4E71" w14:textId="43F6D99E" w:rsidR="00005339" w:rsidRDefault="00E37DB2">
            <w:pPr>
              <w:spacing w:after="120"/>
            </w:pPr>
            <w:r>
              <w:t>08/06/2022</w:t>
            </w:r>
          </w:p>
        </w:tc>
      </w:tr>
      <w:tr w:rsidR="00005339" w14:paraId="5CE3FA14" w14:textId="77777777">
        <w:tc>
          <w:tcPr>
            <w:tcW w:w="1908" w:type="dxa"/>
          </w:tcPr>
          <w:p w14:paraId="4DBACE3D" w14:textId="77777777" w:rsidR="00005339" w:rsidRDefault="007250C5">
            <w:pPr>
              <w:spacing w:after="120"/>
            </w:pPr>
            <w:r>
              <w:t>guide time</w:t>
            </w:r>
          </w:p>
        </w:tc>
        <w:tc>
          <w:tcPr>
            <w:tcW w:w="8287" w:type="dxa"/>
          </w:tcPr>
          <w:p w14:paraId="1286EAA2" w14:textId="6824E267" w:rsidR="00005339" w:rsidRDefault="00E37DB2">
            <w:pPr>
              <w:spacing w:after="120"/>
            </w:pPr>
            <w:r>
              <w:t>23</w:t>
            </w:r>
          </w:p>
        </w:tc>
      </w:tr>
    </w:tbl>
    <w:p w14:paraId="6D3FD74C" w14:textId="77777777" w:rsidR="00005339" w:rsidRDefault="00005339">
      <w:pPr>
        <w:pStyle w:val="Heading2"/>
      </w:pPr>
    </w:p>
    <w:p w14:paraId="638943D3" w14:textId="77777777" w:rsidR="006D4EDE" w:rsidRDefault="006D4EDE" w:rsidP="006D4EDE"/>
    <w:p w14:paraId="27B9BAC8" w14:textId="45337E83" w:rsidR="006D4EDE" w:rsidRPr="006D4EDE" w:rsidRDefault="006D4EDE" w:rsidP="006D4EDE">
      <w:pPr>
        <w:sectPr w:rsidR="006D4EDE" w:rsidRPr="006D4EDE" w:rsidSect="00324FBB">
          <w:headerReference w:type="default" r:id="rId7"/>
          <w:footerReference w:type="default" r:id="rId8"/>
          <w:type w:val="continuous"/>
          <w:pgSz w:w="11899" w:h="16838"/>
          <w:pgMar w:top="1200" w:right="960" w:bottom="1200" w:left="960" w:header="708" w:footer="708" w:gutter="0"/>
          <w:cols w:space="720"/>
        </w:sect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59"/>
        <w:gridCol w:w="1701"/>
      </w:tblGrid>
      <w:tr w:rsidR="00C54951" w14:paraId="3AE93F23" w14:textId="77777777" w:rsidTr="00EE7FB0">
        <w:tc>
          <w:tcPr>
            <w:tcW w:w="8359" w:type="dxa"/>
            <w:vAlign w:val="center"/>
          </w:tcPr>
          <w:p w14:paraId="48A49F78" w14:textId="77777777" w:rsidR="00C54951" w:rsidRDefault="00C54951" w:rsidP="005417BB"/>
        </w:tc>
        <w:tc>
          <w:tcPr>
            <w:tcW w:w="1701" w:type="dxa"/>
            <w:vAlign w:val="center"/>
          </w:tcPr>
          <w:p w14:paraId="6E868D57" w14:textId="387BBB7D" w:rsidR="00C54951" w:rsidRPr="00D13799" w:rsidRDefault="00C54951" w:rsidP="005417BB">
            <w:r w:rsidRPr="00D13799">
              <w:t>Y/N</w:t>
            </w:r>
          </w:p>
        </w:tc>
      </w:tr>
      <w:tr w:rsidR="006D4EDE" w14:paraId="17C75AAC" w14:textId="77777777" w:rsidTr="00EE7FB0">
        <w:tc>
          <w:tcPr>
            <w:tcW w:w="8359" w:type="dxa"/>
            <w:vAlign w:val="center"/>
          </w:tcPr>
          <w:p w14:paraId="571ED14A" w14:textId="6D90AF09" w:rsidR="00997F2B" w:rsidRPr="00695C37" w:rsidRDefault="00997F2B" w:rsidP="005417BB">
            <w:r>
              <w:t>Headline and keywords provided</w:t>
            </w:r>
          </w:p>
        </w:tc>
        <w:tc>
          <w:tcPr>
            <w:tcW w:w="1701" w:type="dxa"/>
            <w:vAlign w:val="center"/>
          </w:tcPr>
          <w:p w14:paraId="544FE314" w14:textId="7DD48A04" w:rsidR="00997F2B" w:rsidRDefault="00997F2B" w:rsidP="005417BB"/>
        </w:tc>
      </w:tr>
      <w:tr w:rsidR="00997F2B" w14:paraId="7C57B88B" w14:textId="77777777" w:rsidTr="00EE7FB0">
        <w:tc>
          <w:tcPr>
            <w:tcW w:w="8359" w:type="dxa"/>
            <w:vAlign w:val="center"/>
          </w:tcPr>
          <w:p w14:paraId="5D34BC65" w14:textId="3117D111" w:rsidR="00997F2B" w:rsidRDefault="00997F2B" w:rsidP="00997F2B">
            <w:r>
              <w:tab/>
              <w:t>Commas changed to semicolons</w:t>
            </w:r>
          </w:p>
        </w:tc>
        <w:tc>
          <w:tcPr>
            <w:tcW w:w="1701" w:type="dxa"/>
            <w:vAlign w:val="center"/>
          </w:tcPr>
          <w:p w14:paraId="4B2C44C9" w14:textId="5DBFB2F6" w:rsidR="00997F2B" w:rsidRPr="001D5EF9" w:rsidRDefault="00997F2B" w:rsidP="005417BB">
            <w:pPr>
              <w:rPr>
                <w:rFonts w:ascii="MS Gothic" w:eastAsia="MS Gothic" w:hAnsi="MS Gothic"/>
                <w:color w:val="000000"/>
              </w:rPr>
            </w:pPr>
          </w:p>
        </w:tc>
      </w:tr>
      <w:tr w:rsidR="00997F2B" w14:paraId="1A701F74" w14:textId="77777777" w:rsidTr="00EE7FB0">
        <w:tc>
          <w:tcPr>
            <w:tcW w:w="8359" w:type="dxa"/>
            <w:vAlign w:val="center"/>
          </w:tcPr>
          <w:p w14:paraId="7EC94505" w14:textId="7A6E92CC" w:rsidR="00997F2B" w:rsidRDefault="00997F2B" w:rsidP="005417BB">
            <w:r>
              <w:tab/>
              <w:t>Keywords in uppercase</w:t>
            </w:r>
          </w:p>
        </w:tc>
        <w:tc>
          <w:tcPr>
            <w:tcW w:w="1701" w:type="dxa"/>
            <w:vAlign w:val="center"/>
          </w:tcPr>
          <w:p w14:paraId="0A69DDD6" w14:textId="1E417CC8" w:rsidR="00997F2B" w:rsidRPr="001D5EF9" w:rsidRDefault="00997F2B" w:rsidP="005417BB">
            <w:pPr>
              <w:rPr>
                <w:rFonts w:ascii="MS Gothic" w:eastAsia="MS Gothic" w:hAnsi="MS Gothic"/>
                <w:color w:val="000000"/>
              </w:rPr>
            </w:pPr>
          </w:p>
        </w:tc>
      </w:tr>
      <w:tr w:rsidR="00997F2B" w14:paraId="0F7A5B55" w14:textId="77777777" w:rsidTr="00EE7FB0">
        <w:tc>
          <w:tcPr>
            <w:tcW w:w="8359" w:type="dxa"/>
            <w:vAlign w:val="center"/>
          </w:tcPr>
          <w:p w14:paraId="34315155" w14:textId="173734B9" w:rsidR="006D4EDE" w:rsidRDefault="00997F2B" w:rsidP="005417BB">
            <w:r>
              <w:tab/>
              <w:t>Edited for journal style</w:t>
            </w:r>
          </w:p>
        </w:tc>
        <w:tc>
          <w:tcPr>
            <w:tcW w:w="1701" w:type="dxa"/>
            <w:vAlign w:val="center"/>
          </w:tcPr>
          <w:p w14:paraId="6309F149" w14:textId="515CD055" w:rsidR="00997F2B" w:rsidRPr="001D5EF9" w:rsidRDefault="00997F2B" w:rsidP="005417BB">
            <w:pPr>
              <w:rPr>
                <w:rFonts w:ascii="MS Gothic" w:eastAsia="MS Gothic" w:hAnsi="MS Gothic"/>
                <w:color w:val="000000"/>
              </w:rPr>
            </w:pPr>
          </w:p>
        </w:tc>
      </w:tr>
      <w:tr w:rsidR="006D4EDE" w14:paraId="4306ACD9" w14:textId="77777777" w:rsidTr="00EE7FB0">
        <w:tc>
          <w:tcPr>
            <w:tcW w:w="8359" w:type="dxa"/>
            <w:vAlign w:val="center"/>
          </w:tcPr>
          <w:p w14:paraId="022D793E" w14:textId="52C06EFF" w:rsidR="006D4EDE" w:rsidRDefault="006D4EDE" w:rsidP="005417BB">
            <w:r>
              <w:tab/>
              <w:t>Headline updated to NIHR-approved version</w:t>
            </w:r>
          </w:p>
        </w:tc>
        <w:tc>
          <w:tcPr>
            <w:tcW w:w="1701" w:type="dxa"/>
            <w:vAlign w:val="center"/>
          </w:tcPr>
          <w:p w14:paraId="2590E750" w14:textId="77777777" w:rsidR="006D4EDE" w:rsidRPr="001D5EF9" w:rsidRDefault="006D4EDE" w:rsidP="005417BB">
            <w:pPr>
              <w:rPr>
                <w:rFonts w:ascii="MS Gothic" w:eastAsia="MS Gothic" w:hAnsi="MS Gothic"/>
                <w:color w:val="000000"/>
              </w:rPr>
            </w:pPr>
          </w:p>
        </w:tc>
      </w:tr>
      <w:tr w:rsidR="006D4EDE" w14:paraId="1C8A236F" w14:textId="77777777" w:rsidTr="00EE7FB0">
        <w:tc>
          <w:tcPr>
            <w:tcW w:w="8359" w:type="dxa"/>
            <w:vAlign w:val="center"/>
          </w:tcPr>
          <w:p w14:paraId="50EDA161" w14:textId="77777777" w:rsidR="006D4EDE" w:rsidRDefault="006D4EDE" w:rsidP="005417BB"/>
        </w:tc>
        <w:tc>
          <w:tcPr>
            <w:tcW w:w="1701" w:type="dxa"/>
            <w:vAlign w:val="center"/>
          </w:tcPr>
          <w:p w14:paraId="4754D55D" w14:textId="77777777" w:rsidR="006D4EDE" w:rsidRPr="001D5EF9" w:rsidRDefault="006D4EDE" w:rsidP="005417BB">
            <w:pPr>
              <w:rPr>
                <w:rFonts w:ascii="MS Gothic" w:eastAsia="MS Gothic" w:hAnsi="MS Gothic"/>
                <w:color w:val="000000"/>
              </w:rPr>
            </w:pPr>
          </w:p>
        </w:tc>
      </w:tr>
      <w:tr w:rsidR="00997F2B" w14:paraId="437A3F38" w14:textId="77777777" w:rsidTr="00EE7FB0">
        <w:tc>
          <w:tcPr>
            <w:tcW w:w="8359" w:type="dxa"/>
            <w:vAlign w:val="center"/>
          </w:tcPr>
          <w:p w14:paraId="37716B25" w14:textId="7221E7EE" w:rsidR="00997F2B" w:rsidRDefault="00C54951" w:rsidP="005417BB">
            <w:r>
              <w:t>NIHR title sup</w:t>
            </w:r>
            <w:r w:rsidR="006D4EDE">
              <w:t>p</w:t>
            </w:r>
            <w:r>
              <w:t>lied and added to file</w:t>
            </w:r>
          </w:p>
        </w:tc>
        <w:tc>
          <w:tcPr>
            <w:tcW w:w="1701" w:type="dxa"/>
            <w:vAlign w:val="center"/>
          </w:tcPr>
          <w:p w14:paraId="15283B5E" w14:textId="77777777" w:rsidR="00997F2B" w:rsidRPr="001D5EF9" w:rsidRDefault="00997F2B" w:rsidP="005417BB">
            <w:pPr>
              <w:rPr>
                <w:rFonts w:ascii="MS Gothic" w:eastAsia="MS Gothic" w:hAnsi="MS Gothic"/>
                <w:color w:val="000000"/>
              </w:rPr>
            </w:pPr>
          </w:p>
        </w:tc>
      </w:tr>
      <w:tr w:rsidR="00997F2B" w14:paraId="16FEE0F9" w14:textId="77777777" w:rsidTr="00EE7FB0">
        <w:tc>
          <w:tcPr>
            <w:tcW w:w="8359" w:type="dxa"/>
            <w:vAlign w:val="center"/>
          </w:tcPr>
          <w:p w14:paraId="71E8E891" w14:textId="77777777" w:rsidR="00997F2B" w:rsidRDefault="00997F2B" w:rsidP="005417BB"/>
        </w:tc>
        <w:tc>
          <w:tcPr>
            <w:tcW w:w="1701" w:type="dxa"/>
            <w:vAlign w:val="center"/>
          </w:tcPr>
          <w:p w14:paraId="0F2EF1CC" w14:textId="77777777" w:rsidR="00997F2B" w:rsidRPr="001D5EF9" w:rsidRDefault="00997F2B" w:rsidP="005417BB">
            <w:pPr>
              <w:rPr>
                <w:rFonts w:ascii="MS Gothic" w:eastAsia="MS Gothic" w:hAnsi="MS Gothic"/>
                <w:color w:val="000000"/>
              </w:rPr>
            </w:pPr>
          </w:p>
        </w:tc>
      </w:tr>
    </w:tbl>
    <w:p w14:paraId="4889C068" w14:textId="77777777" w:rsidR="00A7342D" w:rsidRDefault="00A7342D">
      <w:pPr>
        <w:pStyle w:val="Heading2"/>
      </w:pPr>
    </w:p>
    <w:p w14:paraId="1B3F40D5" w14:textId="2F681F69" w:rsidR="00005339" w:rsidRDefault="00A7342D">
      <w:pPr>
        <w:pStyle w:val="Heading2"/>
      </w:pPr>
      <w:r>
        <w:t>S</w:t>
      </w:r>
      <w:r w:rsidR="007250C5">
        <w:t>pecial instructions</w:t>
      </w:r>
    </w:p>
    <w:p w14:paraId="64A6EB5E" w14:textId="77777777" w:rsidR="007250C5" w:rsidRDefault="007250C5"/>
    <w:p w14:paraId="72A053A1" w14:textId="1EF3B31C" w:rsidR="00156E60" w:rsidRDefault="007703BD">
      <w:r>
        <w:t>The report is currently missing a Data-sharing statement.</w:t>
      </w:r>
    </w:p>
    <w:p w14:paraId="062AFC9C" w14:textId="3A29B26E" w:rsidR="007703BD" w:rsidRDefault="007703BD"/>
    <w:p w14:paraId="6CAF03EB" w14:textId="027E5AC2" w:rsidR="007703BD" w:rsidRDefault="007703BD">
      <w:r>
        <w:t>Figures 1, 17 and 28–35 have been split into parts.</w:t>
      </w:r>
    </w:p>
    <w:p w14:paraId="446C7EC5" w14:textId="1148318D" w:rsidR="007703BD" w:rsidRDefault="007703BD"/>
    <w:p w14:paraId="19A19A82" w14:textId="0C9AA15A" w:rsidR="007703BD" w:rsidRDefault="007703BD">
      <w:r>
        <w:t>There were a number of inconsistencies between the OOA form and the report, all of which have been queried.</w:t>
      </w:r>
    </w:p>
    <w:sectPr w:rsidR="007703BD">
      <w:headerReference w:type="default" r:id="rId9"/>
      <w:footerReference w:type="default" r:id="rId10"/>
      <w:type w:val="continuous"/>
      <w:pgSz w:w="11899" w:h="16838"/>
      <w:pgMar w:top="1200" w:right="960" w:bottom="1200" w:left="96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32E8A9" w14:textId="77777777" w:rsidR="00962C1A" w:rsidRDefault="00962C1A">
      <w:r>
        <w:separator/>
      </w:r>
    </w:p>
  </w:endnote>
  <w:endnote w:type="continuationSeparator" w:id="0">
    <w:p w14:paraId="28DF709A" w14:textId="77777777" w:rsidR="00962C1A" w:rsidRDefault="00962C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2342D" w14:textId="77777777" w:rsidR="00005339" w:rsidRDefault="007250C5">
    <w:pPr>
      <w:pStyle w:val="Footer"/>
      <w:rPr>
        <w:sz w:val="18"/>
      </w:rPr>
    </w:pPr>
    <w:r>
      <w:rPr>
        <w:sz w:val="18"/>
      </w:rPr>
      <w:t>prepress projects ltd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631D4" w14:textId="77777777" w:rsidR="00005339" w:rsidRDefault="007250C5">
    <w:pPr>
      <w:pStyle w:val="Footer"/>
      <w:rPr>
        <w:sz w:val="18"/>
      </w:rPr>
    </w:pPr>
    <w:r>
      <w:rPr>
        <w:sz w:val="18"/>
      </w:rPr>
      <w:t>prepress projects ltd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C345FF" w14:textId="77777777" w:rsidR="00962C1A" w:rsidRDefault="00962C1A">
      <w:r>
        <w:separator/>
      </w:r>
    </w:p>
  </w:footnote>
  <w:footnote w:type="continuationSeparator" w:id="0">
    <w:p w14:paraId="2183C722" w14:textId="77777777" w:rsidR="00962C1A" w:rsidRDefault="00962C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666AA" w14:textId="274FFAB6" w:rsidR="00005339" w:rsidRDefault="007250C5">
    <w:pPr>
      <w:rPr>
        <w:b/>
        <w:color w:val="003366"/>
        <w:sz w:val="32"/>
      </w:rPr>
    </w:pPr>
    <w:r>
      <w:rPr>
        <w:b/>
        <w:color w:val="003366"/>
        <w:sz w:val="32"/>
      </w:rPr>
      <w:t>copy-editing brief</w:t>
    </w:r>
  </w:p>
  <w:p w14:paraId="4251EB10" w14:textId="77777777" w:rsidR="00324FBB" w:rsidRDefault="00324FBB">
    <w:pPr>
      <w:rPr>
        <w:b/>
        <w:color w:val="003366"/>
        <w:sz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4B614" w14:textId="77777777" w:rsidR="00005339" w:rsidRDefault="007250C5">
    <w:pPr>
      <w:rPr>
        <w:b/>
        <w:color w:val="003366"/>
        <w:sz w:val="32"/>
      </w:rPr>
    </w:pPr>
    <w:r>
      <w:rPr>
        <w:b/>
        <w:color w:val="003366"/>
        <w:sz w:val="32"/>
      </w:rPr>
      <w:t>copy-editing brief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903550"/>
    <w:multiLevelType w:val="hybridMultilevel"/>
    <w:tmpl w:val="E75A2D2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537399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0C5"/>
    <w:rsid w:val="00005339"/>
    <w:rsid w:val="000F0447"/>
    <w:rsid w:val="00156E60"/>
    <w:rsid w:val="00324FBB"/>
    <w:rsid w:val="003D6837"/>
    <w:rsid w:val="00406478"/>
    <w:rsid w:val="00520864"/>
    <w:rsid w:val="005C7D43"/>
    <w:rsid w:val="006D4EDE"/>
    <w:rsid w:val="007250C5"/>
    <w:rsid w:val="007703BD"/>
    <w:rsid w:val="008F5948"/>
    <w:rsid w:val="00962C1A"/>
    <w:rsid w:val="00997F2B"/>
    <w:rsid w:val="00A7342D"/>
    <w:rsid w:val="00AD7CC1"/>
    <w:rsid w:val="00C54951"/>
    <w:rsid w:val="00D13799"/>
    <w:rsid w:val="00E37DB2"/>
    <w:rsid w:val="00E753A1"/>
    <w:rsid w:val="00EB051F"/>
    <w:rsid w:val="00EE7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EEC5356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Helvetica" w:hAnsi="Helvetica"/>
      <w:noProof/>
    </w:rPr>
  </w:style>
  <w:style w:type="paragraph" w:styleId="Heading2">
    <w:name w:val="heading 2"/>
    <w:basedOn w:val="Normal"/>
    <w:next w:val="Normal"/>
    <w:qFormat/>
    <w:pPr>
      <w:keepNext/>
      <w:tabs>
        <w:tab w:val="left" w:pos="360"/>
        <w:tab w:val="left" w:pos="1920"/>
        <w:tab w:val="left" w:pos="2280"/>
        <w:tab w:val="left" w:pos="3600"/>
        <w:tab w:val="left" w:pos="3960"/>
      </w:tabs>
      <w:spacing w:before="240" w:after="60"/>
      <w:outlineLvl w:val="1"/>
    </w:pPr>
    <w:rPr>
      <w:b/>
      <w:i/>
      <w:color w:val="003366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checklistentry">
    <w:name w:val="checklist entry"/>
    <w:basedOn w:val="Normal"/>
    <w:pPr>
      <w:tabs>
        <w:tab w:val="left" w:pos="360"/>
        <w:tab w:val="left" w:pos="1920"/>
        <w:tab w:val="left" w:pos="2280"/>
        <w:tab w:val="left" w:pos="3600"/>
        <w:tab w:val="left" w:pos="3960"/>
        <w:tab w:val="left" w:pos="4800"/>
        <w:tab w:val="left" w:pos="5160"/>
      </w:tabs>
      <w:ind w:left="360" w:hanging="360"/>
    </w:pPr>
  </w:style>
  <w:style w:type="paragraph" w:styleId="ListParagraph">
    <w:name w:val="List Paragraph"/>
    <w:basedOn w:val="Normal"/>
    <w:uiPriority w:val="34"/>
    <w:qFormat/>
    <w:rsid w:val="00997F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eve/Library/Group%20Containers/UBF8T346G9.Office/User%20Content.localized/Templates.localized/Copy-editing%20brief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Copy-editing brief.dot</Template>
  <TotalTime>11</TotalTime>
  <Pages>1</Pages>
  <Words>80</Words>
  <Characters>476</Characters>
  <Application>Microsoft Office Word</Application>
  <DocSecurity>0</DocSecurity>
  <Lines>14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</vt:lpstr>
    </vt:vector>
  </TitlesOfParts>
  <Company>Prepress Projects Ltd</Company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</dc:title>
  <dc:subject/>
  <dc:creator>Lucy Harrier</dc:creator>
  <cp:keywords/>
  <cp:lastModifiedBy>Euan Notley</cp:lastModifiedBy>
  <cp:revision>9</cp:revision>
  <cp:lastPrinted>2004-01-07T13:42:00Z</cp:lastPrinted>
  <dcterms:created xsi:type="dcterms:W3CDTF">2019-01-07T17:24:00Z</dcterms:created>
  <dcterms:modified xsi:type="dcterms:W3CDTF">2022-06-08T16:30:00Z</dcterms:modified>
</cp:coreProperties>
</file>